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F45" w:rsidRPr="001E0F45" w:rsidRDefault="001E0F45" w:rsidP="001E0F45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1E0F45">
        <w:rPr>
          <w:b/>
          <w:sz w:val="28"/>
          <w:szCs w:val="28"/>
        </w:rPr>
        <w:t>Девойки ДЛШ гр.Ботевград 30.06 – 02.07.2021</w:t>
      </w:r>
      <w:r w:rsidR="0046139B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71344D" w:rsidRDefault="00A40CD1" w:rsidP="0071344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46</w:t>
      </w:r>
      <w:r w:rsidRPr="00A40CD1">
        <w:rPr>
          <w:b/>
          <w:sz w:val="24"/>
          <w:szCs w:val="24"/>
        </w:rPr>
        <w:t xml:space="preserve"> кг.</w:t>
      </w:r>
    </w:p>
    <w:p w:rsidR="0071344D" w:rsidRDefault="0071344D" w:rsidP="0071344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 w:rsidRPr="0071344D">
        <w:rPr>
          <w:sz w:val="24"/>
          <w:szCs w:val="24"/>
        </w:rPr>
        <w:t>1</w:t>
      </w:r>
      <w:r>
        <w:rPr>
          <w:sz w:val="24"/>
          <w:szCs w:val="24"/>
        </w:rPr>
        <w:t>. Дилиана Петрова – Локомотив ГО</w:t>
      </w:r>
    </w:p>
    <w:p w:rsidR="0071344D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Айше Ремзи – Омуртаг</w:t>
      </w:r>
    </w:p>
    <w:p w:rsidR="000C53F7" w:rsidRDefault="0071344D" w:rsidP="000C53F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C53F7">
        <w:rPr>
          <w:sz w:val="24"/>
          <w:szCs w:val="24"/>
        </w:rPr>
        <w:t>Моника Кирилова – Ладимекс</w:t>
      </w:r>
    </w:p>
    <w:p w:rsidR="0071344D" w:rsidRDefault="0071344D" w:rsidP="00FE249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C53F7">
        <w:rPr>
          <w:sz w:val="24"/>
          <w:szCs w:val="24"/>
        </w:rPr>
        <w:t>Никол Николова – Балкан</w:t>
      </w:r>
    </w:p>
    <w:p w:rsidR="000C53F7" w:rsidRDefault="000C53F7" w:rsidP="00FE249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Даниела Керемедчиева – Димов Бокс</w:t>
      </w:r>
    </w:p>
    <w:p w:rsidR="0071344D" w:rsidRPr="00A40CD1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 xml:space="preserve">48 </w:t>
      </w:r>
      <w:r w:rsidRPr="00A40CD1">
        <w:rPr>
          <w:b/>
          <w:sz w:val="24"/>
          <w:szCs w:val="24"/>
        </w:rPr>
        <w:t>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Люба Атанасова – Бокс за всички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Ева Ценова – ЦСКА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C53F7">
        <w:rPr>
          <w:sz w:val="24"/>
          <w:szCs w:val="24"/>
        </w:rPr>
        <w:t>Дария Донева – Локомотив ГО</w:t>
      </w:r>
    </w:p>
    <w:p w:rsidR="0071344D" w:rsidRP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51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C53F7">
        <w:rPr>
          <w:sz w:val="24"/>
          <w:szCs w:val="24"/>
        </w:rPr>
        <w:t>Микаела Павлова - Русе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C53F7">
        <w:rPr>
          <w:sz w:val="24"/>
          <w:szCs w:val="24"/>
        </w:rPr>
        <w:t>Никол Колева - Шумен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C53F7">
        <w:rPr>
          <w:sz w:val="24"/>
          <w:szCs w:val="24"/>
        </w:rPr>
        <w:t xml:space="preserve">Василена Христова </w:t>
      </w:r>
      <w:r w:rsidR="00192E62">
        <w:rPr>
          <w:sz w:val="24"/>
          <w:szCs w:val="24"/>
        </w:rPr>
        <w:t>–</w:t>
      </w:r>
      <w:r w:rsidR="000C53F7">
        <w:rPr>
          <w:sz w:val="24"/>
          <w:szCs w:val="24"/>
        </w:rPr>
        <w:t xml:space="preserve"> Димов</w:t>
      </w:r>
      <w:r w:rsidR="00192E62">
        <w:rPr>
          <w:sz w:val="24"/>
          <w:szCs w:val="24"/>
        </w:rPr>
        <w:t xml:space="preserve"> Бокс</w:t>
      </w:r>
    </w:p>
    <w:p w:rsidR="000C53F7" w:rsidRDefault="000C53F7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53F7" w:rsidRDefault="000C53F7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53F7" w:rsidRDefault="000C53F7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53F7" w:rsidRDefault="000C53F7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C53F7" w:rsidRDefault="000C53F7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46139B" w:rsidRDefault="0046139B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71344D">
        <w:rPr>
          <w:b/>
          <w:sz w:val="24"/>
          <w:szCs w:val="24"/>
        </w:rPr>
        <w:t>54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C53F7">
        <w:rPr>
          <w:sz w:val="24"/>
          <w:szCs w:val="24"/>
        </w:rPr>
        <w:t>Румяна Александрова – Локомотив София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C53F7">
        <w:rPr>
          <w:sz w:val="24"/>
          <w:szCs w:val="24"/>
        </w:rPr>
        <w:t>Тала Хабас – Червен Бряг</w:t>
      </w:r>
    </w:p>
    <w:p w:rsidR="0071344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C53F7">
        <w:rPr>
          <w:sz w:val="24"/>
          <w:szCs w:val="24"/>
        </w:rPr>
        <w:t>Мариела Каменова - Добруджа</w:t>
      </w:r>
    </w:p>
    <w:p w:rsidR="000C53F7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C53F7">
        <w:rPr>
          <w:sz w:val="24"/>
          <w:szCs w:val="24"/>
        </w:rPr>
        <w:t>Ванеса Асенова – Локомотив ГО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Николинка Бояджиева – Ивайло ВТ</w:t>
      </w:r>
    </w:p>
    <w:p w:rsidR="00C72B5D" w:rsidRDefault="00C72B5D" w:rsidP="000C53F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C53F7">
        <w:rPr>
          <w:sz w:val="24"/>
          <w:szCs w:val="24"/>
        </w:rPr>
        <w:t>Ивана Веселинова – ЦСКА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C53F7">
        <w:rPr>
          <w:sz w:val="24"/>
          <w:szCs w:val="24"/>
        </w:rPr>
        <w:t>Есра Мустафа - Омуртаг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C53F7">
        <w:rPr>
          <w:sz w:val="24"/>
          <w:szCs w:val="24"/>
        </w:rPr>
        <w:t xml:space="preserve">Елица Генчева – Олимпия </w:t>
      </w:r>
      <w:r w:rsidR="007E7DD4">
        <w:rPr>
          <w:sz w:val="24"/>
          <w:szCs w:val="24"/>
        </w:rPr>
        <w:t>Разград</w:t>
      </w:r>
    </w:p>
    <w:p w:rsidR="0071344D" w:rsidRPr="00A40CD1" w:rsidRDefault="0071344D" w:rsidP="00C72B5D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63771B">
        <w:rPr>
          <w:sz w:val="24"/>
          <w:szCs w:val="24"/>
        </w:rPr>
        <w:t>Мария Георгиева - Хасково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</w:t>
      </w:r>
      <w:r w:rsidR="0063771B">
        <w:rPr>
          <w:sz w:val="24"/>
          <w:szCs w:val="24"/>
        </w:rPr>
        <w:t>Катерина Тончева – Бокс за всички</w:t>
      </w:r>
    </w:p>
    <w:p w:rsidR="007E7DD4" w:rsidRDefault="007E7DD4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</w:t>
      </w:r>
      <w:r w:rsidR="0063771B">
        <w:rPr>
          <w:sz w:val="24"/>
          <w:szCs w:val="24"/>
        </w:rPr>
        <w:t>Катерина Иванова – Стара Загора</w:t>
      </w:r>
    </w:p>
    <w:p w:rsidR="007E7DD4" w:rsidRDefault="007E7DD4" w:rsidP="0063771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4. </w:t>
      </w:r>
      <w:r w:rsidR="0063771B">
        <w:rPr>
          <w:sz w:val="24"/>
          <w:szCs w:val="24"/>
        </w:rPr>
        <w:t>Никол Николова - Ладимекс</w:t>
      </w:r>
    </w:p>
    <w:p w:rsidR="007E7DD4" w:rsidRPr="0063771B" w:rsidRDefault="0063771B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>Инна Цветкова - БДИН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Дисквалифицирана</w:t>
      </w:r>
      <w:bookmarkStart w:id="0" w:name="_GoBack"/>
      <w:bookmarkEnd w:id="0"/>
    </w:p>
    <w:p w:rsidR="007E7DD4" w:rsidRDefault="007E7DD4" w:rsidP="00A40CD1">
      <w:pPr>
        <w:spacing w:line="360" w:lineRule="auto"/>
        <w:jc w:val="both"/>
        <w:rPr>
          <w:sz w:val="24"/>
          <w:szCs w:val="24"/>
        </w:rPr>
      </w:pP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7DD4">
        <w:rPr>
          <w:sz w:val="24"/>
          <w:szCs w:val="24"/>
        </w:rPr>
        <w:t>Вергиния Тилева – Стара Загора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7DD4">
        <w:rPr>
          <w:sz w:val="24"/>
          <w:szCs w:val="24"/>
        </w:rPr>
        <w:t>София Мичева - Пирин</w:t>
      </w:r>
    </w:p>
    <w:p w:rsidR="007E7DD4" w:rsidRPr="00A40CD1" w:rsidRDefault="007E7DD4" w:rsidP="007E7DD4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</w:t>
      </w:r>
      <w:r w:rsidRPr="00A40CD1">
        <w:rPr>
          <w:b/>
          <w:sz w:val="24"/>
          <w:szCs w:val="24"/>
        </w:rPr>
        <w:t>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FE2498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7E7DD4">
        <w:rPr>
          <w:sz w:val="24"/>
          <w:szCs w:val="24"/>
        </w:rPr>
        <w:t>Емилия Емилова – Ладимекс</w:t>
      </w:r>
    </w:p>
    <w:p w:rsidR="007E7DD4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</w:t>
      </w:r>
      <w:r w:rsidR="007E7DD4">
        <w:rPr>
          <w:sz w:val="24"/>
          <w:szCs w:val="24"/>
        </w:rPr>
        <w:t xml:space="preserve"> Цвета Ангелова - ЦСКА</w:t>
      </w:r>
    </w:p>
    <w:p w:rsidR="007E7DD4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</w:t>
      </w:r>
      <w:r w:rsidR="007E7DD4">
        <w:rPr>
          <w:sz w:val="24"/>
          <w:szCs w:val="24"/>
        </w:rPr>
        <w:t>Пресияна Данаилова - Добруд</w:t>
      </w:r>
      <w:r w:rsidR="00192E62">
        <w:rPr>
          <w:sz w:val="24"/>
          <w:szCs w:val="24"/>
        </w:rPr>
        <w:t>жа</w:t>
      </w: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69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A73B0">
        <w:rPr>
          <w:sz w:val="24"/>
          <w:szCs w:val="24"/>
        </w:rPr>
        <w:t xml:space="preserve"> </w:t>
      </w:r>
      <w:r w:rsidR="007E7DD4">
        <w:rPr>
          <w:sz w:val="24"/>
          <w:szCs w:val="24"/>
        </w:rPr>
        <w:t>Татяна Любенова – Локомотив София</w:t>
      </w: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7DD4">
        <w:rPr>
          <w:sz w:val="24"/>
          <w:szCs w:val="24"/>
        </w:rPr>
        <w:t>Анабела Павлова – Спартак Димитровград</w:t>
      </w:r>
    </w:p>
    <w:p w:rsidR="00C72B5D" w:rsidRDefault="00EA5F79" w:rsidP="00EA5F7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7E7DD4">
        <w:rPr>
          <w:sz w:val="24"/>
          <w:szCs w:val="24"/>
        </w:rPr>
        <w:t>Снежана Маринова – Спартак Плевен</w:t>
      </w:r>
    </w:p>
    <w:p w:rsidR="007E7DD4" w:rsidRDefault="007E7DD4" w:rsidP="00EA5F7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4.Стефани Йорданова – Олимпия Разград</w:t>
      </w:r>
    </w:p>
    <w:p w:rsidR="007E7DD4" w:rsidRPr="00A40CD1" w:rsidRDefault="007E7DD4" w:rsidP="00EA5F79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Даниела Пенкова - Балкан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EA5F79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Йелис Илиязова – Локомотив Русе</w:t>
      </w:r>
    </w:p>
    <w:p w:rsidR="00EA5F79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</w:t>
      </w:r>
      <w:r w:rsidR="007E7DD4">
        <w:rPr>
          <w:sz w:val="24"/>
          <w:szCs w:val="24"/>
        </w:rPr>
        <w:t>Валерия Джигова - Хасково</w:t>
      </w:r>
    </w:p>
    <w:p w:rsidR="00EA5F79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 </w:t>
      </w:r>
      <w:r w:rsidR="007E7DD4">
        <w:rPr>
          <w:sz w:val="24"/>
          <w:szCs w:val="24"/>
        </w:rPr>
        <w:t>Ева Ненова - Русе</w:t>
      </w:r>
    </w:p>
    <w:p w:rsidR="00A40CD1" w:rsidRPr="00A40CD1" w:rsidRDefault="00EA5F79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7E7DD4" w:rsidRDefault="007E7DD4" w:rsidP="007E7DD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 xml:space="preserve">+81 </w:t>
      </w:r>
      <w:r w:rsidRPr="00A40CD1">
        <w:rPr>
          <w:b/>
          <w:sz w:val="24"/>
          <w:szCs w:val="24"/>
        </w:rPr>
        <w:t>кг</w:t>
      </w:r>
    </w:p>
    <w:p w:rsidR="007E7DD4" w:rsidRDefault="007E7DD4" w:rsidP="007E7DD4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E7DD4" w:rsidRDefault="007E7DD4" w:rsidP="007E7DD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Пламена Йорданова – Черно Море </w:t>
      </w:r>
    </w:p>
    <w:p w:rsidR="007E7DD4" w:rsidRDefault="007E7DD4" w:rsidP="007E7DD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Алейна Мехмед - Арда</w:t>
      </w:r>
    </w:p>
    <w:p w:rsidR="007E7DD4" w:rsidRDefault="007E7DD4" w:rsidP="007E7DD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 Милвана Марковска – Балкан     </w:t>
      </w:r>
    </w:p>
    <w:p w:rsidR="007E7DD4" w:rsidRDefault="007E7DD4" w:rsidP="007E7DD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4. Александра Руменова – Спарта Монтана</w:t>
      </w:r>
    </w:p>
    <w:p w:rsidR="007E7DD4" w:rsidRDefault="007E7DD4" w:rsidP="007E7DD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5. Нина Чакинска – Славия</w:t>
      </w:r>
    </w:p>
    <w:p w:rsidR="00EA5F79" w:rsidRDefault="007E7DD4" w:rsidP="00EE300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6. Пр</w:t>
      </w:r>
      <w:r w:rsidR="00EE300F">
        <w:rPr>
          <w:sz w:val="24"/>
          <w:szCs w:val="24"/>
        </w:rPr>
        <w:t>еслава Славчева – Спартак Плевен</w:t>
      </w: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A5F79" w:rsidRDefault="00EA5F79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46139B" w:rsidRDefault="00A40CD1" w:rsidP="0046139B">
      <w:pPr>
        <w:spacing w:line="360" w:lineRule="auto"/>
        <w:ind w:left="4956" w:firstLine="708"/>
        <w:rPr>
          <w:b/>
          <w:sz w:val="40"/>
          <w:szCs w:val="40"/>
        </w:rPr>
      </w:pPr>
      <w:r w:rsidRPr="0046139B">
        <w:rPr>
          <w:b/>
          <w:sz w:val="40"/>
          <w:szCs w:val="40"/>
        </w:rPr>
        <w:t>БФБОКС</w:t>
      </w:r>
    </w:p>
    <w:sectPr w:rsidR="00A40CD1" w:rsidRPr="0046139B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5A5" w:rsidRDefault="001365A5" w:rsidP="00144764">
      <w:r>
        <w:separator/>
      </w:r>
    </w:p>
  </w:endnote>
  <w:endnote w:type="continuationSeparator" w:id="0">
    <w:p w:rsidR="001365A5" w:rsidRDefault="001365A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71DF5999" wp14:editId="207D44F6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00CB46F2" wp14:editId="116D6086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2C1CA769" wp14:editId="624F24FF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114B3586" wp14:editId="0D51209D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5A5" w:rsidRDefault="001365A5" w:rsidP="00144764">
      <w:r>
        <w:separator/>
      </w:r>
    </w:p>
  </w:footnote>
  <w:footnote w:type="continuationSeparator" w:id="0">
    <w:p w:rsidR="001365A5" w:rsidRDefault="001365A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7B1DF7F5" wp14:editId="47BE7D72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53F7"/>
    <w:rsid w:val="001365A5"/>
    <w:rsid w:val="00144764"/>
    <w:rsid w:val="00192E62"/>
    <w:rsid w:val="001E0F45"/>
    <w:rsid w:val="00231BCD"/>
    <w:rsid w:val="002A4A8E"/>
    <w:rsid w:val="002B562C"/>
    <w:rsid w:val="00301B24"/>
    <w:rsid w:val="003302ED"/>
    <w:rsid w:val="00360D20"/>
    <w:rsid w:val="003639E7"/>
    <w:rsid w:val="003A6937"/>
    <w:rsid w:val="003B3334"/>
    <w:rsid w:val="003E6890"/>
    <w:rsid w:val="004035AA"/>
    <w:rsid w:val="00455917"/>
    <w:rsid w:val="0046139B"/>
    <w:rsid w:val="00570DB0"/>
    <w:rsid w:val="005767CF"/>
    <w:rsid w:val="00576D0A"/>
    <w:rsid w:val="005A282E"/>
    <w:rsid w:val="005B0F26"/>
    <w:rsid w:val="005F49F3"/>
    <w:rsid w:val="0063771B"/>
    <w:rsid w:val="00637BA4"/>
    <w:rsid w:val="006C5163"/>
    <w:rsid w:val="0071344D"/>
    <w:rsid w:val="0076018A"/>
    <w:rsid w:val="007A1746"/>
    <w:rsid w:val="007E7DD4"/>
    <w:rsid w:val="00803AE2"/>
    <w:rsid w:val="00853C82"/>
    <w:rsid w:val="008F5307"/>
    <w:rsid w:val="00917784"/>
    <w:rsid w:val="0097764C"/>
    <w:rsid w:val="009A1F15"/>
    <w:rsid w:val="009B237E"/>
    <w:rsid w:val="009D5831"/>
    <w:rsid w:val="00A0024D"/>
    <w:rsid w:val="00A212AD"/>
    <w:rsid w:val="00A376A8"/>
    <w:rsid w:val="00A40CD1"/>
    <w:rsid w:val="00AA73B0"/>
    <w:rsid w:val="00B215F5"/>
    <w:rsid w:val="00C72B5D"/>
    <w:rsid w:val="00C73178"/>
    <w:rsid w:val="00CB5611"/>
    <w:rsid w:val="00D512D9"/>
    <w:rsid w:val="00D876C6"/>
    <w:rsid w:val="00DE427D"/>
    <w:rsid w:val="00E238F0"/>
    <w:rsid w:val="00E37B84"/>
    <w:rsid w:val="00EA5F79"/>
    <w:rsid w:val="00EE300F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F1561"/>
  <w15:docId w15:val="{CAB299AB-E8E6-495D-AFE1-81A86B40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62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12</cp:revision>
  <dcterms:created xsi:type="dcterms:W3CDTF">2021-03-31T06:39:00Z</dcterms:created>
  <dcterms:modified xsi:type="dcterms:W3CDTF">2021-09-01T07:25:00Z</dcterms:modified>
</cp:coreProperties>
</file>